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C6CAE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KEDYNGTON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372218F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7E3655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70403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7F61DC93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857EC69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the taxes of a fifteenth and a tenth.</w:t>
      </w:r>
    </w:p>
    <w:p w14:paraId="10155F79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1EFC6AF1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F6C0D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11A06" w14:textId="77777777" w:rsidR="00C94B3A" w:rsidRDefault="00C94B3A" w:rsidP="00C94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329E85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F6765" w14:textId="77777777" w:rsidR="00C94B3A" w:rsidRDefault="00C94B3A" w:rsidP="009139A6">
      <w:r>
        <w:separator/>
      </w:r>
    </w:p>
  </w:endnote>
  <w:endnote w:type="continuationSeparator" w:id="0">
    <w:p w14:paraId="7C23E9B7" w14:textId="77777777" w:rsidR="00C94B3A" w:rsidRDefault="00C94B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AF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7F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DF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F0EB7" w14:textId="77777777" w:rsidR="00C94B3A" w:rsidRDefault="00C94B3A" w:rsidP="009139A6">
      <w:r>
        <w:separator/>
      </w:r>
    </w:p>
  </w:footnote>
  <w:footnote w:type="continuationSeparator" w:id="0">
    <w:p w14:paraId="695CCFE2" w14:textId="77777777" w:rsidR="00C94B3A" w:rsidRDefault="00C94B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B4F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C92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31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3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4B3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F9E7"/>
  <w15:chartTrackingRefBased/>
  <w15:docId w15:val="{C8C4EB9A-F185-43B2-A7D3-9A66E9AA2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2021-10-12T10:19:00Z</dcterms:created>
  <dcterms:modified xsi:type="dcterms:W3CDTF">2021-10-12T10:19:00Z</dcterms:modified>
</cp:coreProperties>
</file>